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9D14F" w14:textId="77777777" w:rsidR="00645936" w:rsidRDefault="00645936" w:rsidP="0064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Brother Philip BOTULPHSTANE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6C8FC001" w14:textId="77777777" w:rsidR="00645936" w:rsidRDefault="00645936" w:rsidP="0064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Monk of </w:t>
      </w:r>
      <w:proofErr w:type="spellStart"/>
      <w:proofErr w:type="gramStart"/>
      <w:r>
        <w:rPr>
          <w:rFonts w:cs="Times New Roman"/>
          <w:szCs w:val="24"/>
        </w:rPr>
        <w:t>St.Mary’s</w:t>
      </w:r>
      <w:proofErr w:type="spellEnd"/>
      <w:proofErr w:type="gramEnd"/>
      <w:r>
        <w:rPr>
          <w:rFonts w:cs="Times New Roman"/>
          <w:szCs w:val="24"/>
        </w:rPr>
        <w:t>, York.</w:t>
      </w:r>
    </w:p>
    <w:p w14:paraId="61C5CD63" w14:textId="77777777" w:rsidR="00645936" w:rsidRDefault="00645936" w:rsidP="00645936">
      <w:pPr>
        <w:pStyle w:val="NoSpacing"/>
        <w:rPr>
          <w:rFonts w:cs="Times New Roman"/>
          <w:szCs w:val="24"/>
        </w:rPr>
      </w:pPr>
    </w:p>
    <w:p w14:paraId="7C6545DF" w14:textId="77777777" w:rsidR="00645936" w:rsidRDefault="00645936" w:rsidP="00645936">
      <w:pPr>
        <w:pStyle w:val="NoSpacing"/>
        <w:rPr>
          <w:rFonts w:cs="Times New Roman"/>
          <w:szCs w:val="24"/>
        </w:rPr>
      </w:pPr>
    </w:p>
    <w:p w14:paraId="54368654" w14:textId="77777777" w:rsidR="00645936" w:rsidRDefault="00645936" w:rsidP="0064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priest in the conventual church of the Dominicans</w:t>
      </w:r>
    </w:p>
    <w:p w14:paraId="4ACC2A58" w14:textId="77777777" w:rsidR="00645936" w:rsidRDefault="00645936" w:rsidP="0064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1581460B" w14:textId="77777777" w:rsidR="00645936" w:rsidRDefault="00645936" w:rsidP="0064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p.3)</w:t>
      </w:r>
    </w:p>
    <w:p w14:paraId="1B68BFD5" w14:textId="77777777" w:rsidR="00645936" w:rsidRDefault="00645936" w:rsidP="00645936">
      <w:pPr>
        <w:pStyle w:val="NoSpacing"/>
        <w:rPr>
          <w:rFonts w:cs="Times New Roman"/>
          <w:szCs w:val="24"/>
        </w:rPr>
      </w:pPr>
    </w:p>
    <w:p w14:paraId="1C940BD3" w14:textId="77777777" w:rsidR="00645936" w:rsidRDefault="00645936" w:rsidP="00645936">
      <w:pPr>
        <w:pStyle w:val="NoSpacing"/>
        <w:rPr>
          <w:rFonts w:cs="Times New Roman"/>
          <w:szCs w:val="24"/>
        </w:rPr>
      </w:pPr>
    </w:p>
    <w:p w14:paraId="76964F07" w14:textId="77777777" w:rsidR="00645936" w:rsidRDefault="00645936" w:rsidP="0064593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December 2024</w:t>
      </w:r>
    </w:p>
    <w:p w14:paraId="467F70C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F9F83" w14:textId="77777777" w:rsidR="00645936" w:rsidRDefault="00645936" w:rsidP="009139A6">
      <w:r>
        <w:separator/>
      </w:r>
    </w:p>
  </w:endnote>
  <w:endnote w:type="continuationSeparator" w:id="0">
    <w:p w14:paraId="7175D2C9" w14:textId="77777777" w:rsidR="00645936" w:rsidRDefault="0064593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E15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2FC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A905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83B42" w14:textId="77777777" w:rsidR="00645936" w:rsidRDefault="00645936" w:rsidP="009139A6">
      <w:r>
        <w:separator/>
      </w:r>
    </w:p>
  </w:footnote>
  <w:footnote w:type="continuationSeparator" w:id="0">
    <w:p w14:paraId="2A261F7C" w14:textId="77777777" w:rsidR="00645936" w:rsidRDefault="0064593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D13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5933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4C71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36"/>
    <w:rsid w:val="000666E0"/>
    <w:rsid w:val="001403F3"/>
    <w:rsid w:val="002510B7"/>
    <w:rsid w:val="00270799"/>
    <w:rsid w:val="005C130B"/>
    <w:rsid w:val="00645936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C09A4"/>
  <w15:chartTrackingRefBased/>
  <w15:docId w15:val="{E856108B-ADD0-4C58-B998-69C2A22A8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2024-12-24T07:49:00Z</dcterms:created>
  <dcterms:modified xsi:type="dcterms:W3CDTF">2024-12-24T07:50:00Z</dcterms:modified>
</cp:coreProperties>
</file>